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8913F5" w14:textId="77777777" w:rsidR="00F43DCB" w:rsidRDefault="00F43DCB" w:rsidP="00F43DC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GRIFFYN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d.ca.1485)</w:t>
      </w:r>
    </w:p>
    <w:p w14:paraId="60CF8BD9" w14:textId="77777777" w:rsidR="00F43DCB" w:rsidRDefault="00F43DCB" w:rsidP="00F43DCB">
      <w:pPr>
        <w:pStyle w:val="NoSpacing"/>
        <w:rPr>
          <w:rFonts w:cs="Times New Roman"/>
          <w:szCs w:val="24"/>
        </w:rPr>
      </w:pPr>
    </w:p>
    <w:p w14:paraId="1534E8C3" w14:textId="77777777" w:rsidR="00F43DCB" w:rsidRDefault="00F43DCB" w:rsidP="00F43DCB">
      <w:pPr>
        <w:pStyle w:val="NoSpacing"/>
        <w:rPr>
          <w:rFonts w:cs="Times New Roman"/>
          <w:szCs w:val="24"/>
        </w:rPr>
      </w:pPr>
    </w:p>
    <w:p w14:paraId="29D24E05" w14:textId="77777777" w:rsidR="00F43DCB" w:rsidRDefault="00F43DCB" w:rsidP="00F43DC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Nov.1485</w:t>
      </w:r>
      <w:r>
        <w:rPr>
          <w:rFonts w:cs="Times New Roman"/>
          <w:szCs w:val="24"/>
        </w:rPr>
        <w:tab/>
        <w:t xml:space="preserve">Writs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Escheators of Northamptonshire</w:t>
      </w:r>
    </w:p>
    <w:p w14:paraId="0407CCBE" w14:textId="77777777" w:rsidR="00F43DCB" w:rsidRDefault="00F43DCB" w:rsidP="00F43DC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Leicestershire.   (C.P.R. 1485-1509 p.3)</w:t>
      </w:r>
    </w:p>
    <w:p w14:paraId="3A464DF8" w14:textId="77777777" w:rsidR="00F43DCB" w:rsidRDefault="00F43DCB" w:rsidP="00F43DCB">
      <w:pPr>
        <w:pStyle w:val="NoSpacing"/>
        <w:rPr>
          <w:rFonts w:cs="Times New Roman"/>
          <w:szCs w:val="24"/>
        </w:rPr>
      </w:pPr>
    </w:p>
    <w:p w14:paraId="3629FEBB" w14:textId="77777777" w:rsidR="00F43DCB" w:rsidRDefault="00F43DCB" w:rsidP="00F43DCB">
      <w:pPr>
        <w:pStyle w:val="NoSpacing"/>
        <w:rPr>
          <w:rFonts w:cs="Times New Roman"/>
          <w:szCs w:val="24"/>
        </w:rPr>
      </w:pPr>
    </w:p>
    <w:p w14:paraId="041E2B65" w14:textId="77777777" w:rsidR="00F43DCB" w:rsidRDefault="00F43DCB" w:rsidP="00F43DC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July 2024</w:t>
      </w:r>
    </w:p>
    <w:p w14:paraId="50DCCED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398E84" w14:textId="77777777" w:rsidR="00F43DCB" w:rsidRDefault="00F43DCB" w:rsidP="009139A6">
      <w:r>
        <w:separator/>
      </w:r>
    </w:p>
  </w:endnote>
  <w:endnote w:type="continuationSeparator" w:id="0">
    <w:p w14:paraId="38E60AF9" w14:textId="77777777" w:rsidR="00F43DCB" w:rsidRDefault="00F43DC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FC3B5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30371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2A461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1552A8" w14:textId="77777777" w:rsidR="00F43DCB" w:rsidRDefault="00F43DCB" w:rsidP="009139A6">
      <w:r>
        <w:separator/>
      </w:r>
    </w:p>
  </w:footnote>
  <w:footnote w:type="continuationSeparator" w:id="0">
    <w:p w14:paraId="45121FAE" w14:textId="77777777" w:rsidR="00F43DCB" w:rsidRDefault="00F43DC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DB9BD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9B664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08095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DCB"/>
    <w:rsid w:val="000666E0"/>
    <w:rsid w:val="001C5947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43DCB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40706E"/>
  <w15:chartTrackingRefBased/>
  <w15:docId w15:val="{BFAC7BAC-973F-46F4-965D-EAF7377B8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2024-07-03T20:55:00Z</dcterms:created>
  <dcterms:modified xsi:type="dcterms:W3CDTF">2024-07-03T20:56:00Z</dcterms:modified>
</cp:coreProperties>
</file>